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C00" w:rsidRPr="002A29D2" w:rsidRDefault="00312C00" w:rsidP="002A29D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2A29D2">
        <w:rPr>
          <w:rFonts w:ascii="Arial" w:hAnsi="Arial" w:cs="Arial"/>
          <w:b/>
          <w:color w:val="000000"/>
          <w:sz w:val="23"/>
          <w:szCs w:val="23"/>
        </w:rPr>
        <w:t>CHÁCARAS REUNIDAS YGARAPÉS –</w:t>
      </w:r>
      <w:bookmarkStart w:id="0" w:name="_GoBack"/>
      <w:r w:rsidRPr="002A29D2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bookmarkEnd w:id="0"/>
      <w:r w:rsidRPr="002A29D2">
        <w:rPr>
          <w:rFonts w:ascii="Arial" w:hAnsi="Arial" w:cs="Arial"/>
          <w:b/>
          <w:color w:val="000000"/>
          <w:sz w:val="23"/>
          <w:szCs w:val="23"/>
          <w:u w:val="single"/>
        </w:rPr>
        <w:t>URGENTE</w:t>
      </w:r>
      <w:r w:rsidRPr="002A29D2">
        <w:rPr>
          <w:rFonts w:ascii="Arial" w:hAnsi="Arial" w:cs="Arial"/>
          <w:b/>
          <w:color w:val="000000"/>
          <w:sz w:val="23"/>
          <w:szCs w:val="23"/>
        </w:rPr>
        <w:t xml:space="preserve"> – MANUTENÇÃO NO ASFALTO EM FRENTE À EMEF PROF. ARISTEU JOSÉ TURCI – RUA ENGENHEIRO FLÁVIO DA SILVA Nº 360.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 xml:space="preserve">Trata-se de pedido dos Educadores da instituição educacional, pais de alunos e responsáveis por esses. O asfalto encontra-se em péssimas condições nesse local, causando empoçamento de água, podendo causar acidentes e servir de criadouro do </w:t>
      </w:r>
      <w:r w:rsidRPr="002A29D2">
        <w:rPr>
          <w:rFonts w:ascii="Arial" w:hAnsi="Arial" w:cs="Arial"/>
          <w:i/>
          <w:color w:val="000000"/>
          <w:sz w:val="23"/>
          <w:szCs w:val="23"/>
        </w:rPr>
        <w:t>Aedes Aegypti</w:t>
      </w:r>
      <w:r w:rsidRPr="002A29D2">
        <w:rPr>
          <w:rFonts w:ascii="Arial" w:hAnsi="Arial" w:cs="Arial"/>
          <w:color w:val="000000"/>
          <w:sz w:val="23"/>
          <w:szCs w:val="23"/>
        </w:rPr>
        <w:t xml:space="preserve">, o mosquito da dengue. Segundo informações, várias pessoas já tropeçaram e caíram em consequência desse problema, incluindo crianças e idosos. Assim sendo, solicito a necessária manutenção </w:t>
      </w:r>
      <w:r w:rsidRPr="002A29D2">
        <w:rPr>
          <w:rFonts w:ascii="Arial" w:hAnsi="Arial" w:cs="Arial"/>
          <w:color w:val="000000"/>
          <w:sz w:val="23"/>
          <w:szCs w:val="23"/>
          <w:u w:val="single"/>
        </w:rPr>
        <w:t>em caráter de urgência</w:t>
      </w:r>
      <w:r w:rsidRPr="002A29D2">
        <w:rPr>
          <w:rFonts w:ascii="Arial" w:hAnsi="Arial" w:cs="Arial"/>
          <w:color w:val="000000"/>
          <w:sz w:val="23"/>
          <w:szCs w:val="23"/>
        </w:rPr>
        <w:t>.</w:t>
      </w:r>
    </w:p>
    <w:p w:rsidR="00312C00" w:rsidRPr="002A29D2" w:rsidRDefault="00312C00" w:rsidP="002A29D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2A29D2">
        <w:rPr>
          <w:rFonts w:ascii="Arial" w:hAnsi="Arial" w:cs="Arial"/>
          <w:b/>
          <w:color w:val="000000"/>
          <w:sz w:val="23"/>
          <w:szCs w:val="23"/>
        </w:rPr>
        <w:t>JARDIM PRIMAVERA – AGILIDADE NA CONCLUSÃO DA OBRA EM CRATERA ABERTA POR EROSÃO.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 xml:space="preserve">Que sejam tomadas providências necessárias visando </w:t>
      </w:r>
      <w:proofErr w:type="gramStart"/>
      <w:r w:rsidRPr="002A29D2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2A29D2">
        <w:rPr>
          <w:rFonts w:ascii="Arial" w:hAnsi="Arial" w:cs="Arial"/>
          <w:color w:val="000000"/>
          <w:sz w:val="23"/>
          <w:szCs w:val="23"/>
        </w:rPr>
        <w:t xml:space="preserve"> agilidade na conclusão da obra em uma cratera aberta por erosão na Rua Sebastião Carlos da Silva, sobre o córrego que passa próximo ao Residencial Solar das Andorinhas. No Bairro Jardim Primavera.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>Trata-se de pedido da Sra. Vanessa de Souza Nicolau e dos demais moradores próximos ao local. Segundo os solicitantes, há uns três meses as fortes chuvas abriram essa cratera, que aos poucos está tomando grandes dimensões. Salientamos que o movimento de pedestres nessas imediações é constante, pois este trecho faz ligação entre os bairros Jardim Primavera e Parque Califórnia.</w:t>
      </w:r>
    </w:p>
    <w:p w:rsidR="00312C00" w:rsidRPr="002A29D2" w:rsidRDefault="00312C00" w:rsidP="002A29D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2A29D2">
        <w:rPr>
          <w:rFonts w:ascii="Arial" w:hAnsi="Arial" w:cs="Arial"/>
          <w:b/>
          <w:color w:val="000000"/>
          <w:sz w:val="23"/>
          <w:szCs w:val="23"/>
        </w:rPr>
        <w:t>PARQUE SANTO ANTÔNIO - MANUTENÇÃO NO CALÇAMENTO DE PARALELEPÍPEDOS.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 xml:space="preserve">Que sejam tomadas providências necessárias visando </w:t>
      </w:r>
      <w:proofErr w:type="gramStart"/>
      <w:r w:rsidRPr="002A29D2">
        <w:rPr>
          <w:rFonts w:ascii="Arial" w:hAnsi="Arial" w:cs="Arial"/>
          <w:color w:val="000000"/>
          <w:sz w:val="23"/>
          <w:szCs w:val="23"/>
        </w:rPr>
        <w:t>a</w:t>
      </w:r>
      <w:proofErr w:type="gramEnd"/>
      <w:r w:rsidRPr="002A29D2">
        <w:rPr>
          <w:rFonts w:ascii="Arial" w:hAnsi="Arial" w:cs="Arial"/>
          <w:color w:val="000000"/>
          <w:sz w:val="23"/>
          <w:szCs w:val="23"/>
        </w:rPr>
        <w:t xml:space="preserve"> manutenção do calçamento de paralelepípedos na Avenida Vale do Paraíba, no Parque Santo Antônio, especialmente em frente aos números 261, 321 e 370.</w:t>
      </w:r>
      <w:r w:rsidR="002A29D2" w:rsidRPr="002A29D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A29D2">
        <w:rPr>
          <w:rFonts w:ascii="Arial" w:hAnsi="Arial" w:cs="Arial"/>
          <w:color w:val="000000"/>
          <w:sz w:val="23"/>
          <w:szCs w:val="23"/>
        </w:rPr>
        <w:t xml:space="preserve">Trata-se de pedido do comerciante João Vilson Leite, dos moradores do local e dos demais munícipes que por ali trafegam, A avenida mencionada se encontra com buracos enormes, desnivelando e deslocando os paralelepípedos, colocando os motoristas e pedestres em sério risco de acidentes. Convém acrescentar que, além de dificultar o trânsito de veículos, também dificulta o tráfego dos pedestres, pois as calçadas possuem muitos trechos intransitáveis devido </w:t>
      </w:r>
      <w:proofErr w:type="gramStart"/>
      <w:r w:rsidRPr="002A29D2">
        <w:rPr>
          <w:rFonts w:ascii="Arial" w:hAnsi="Arial" w:cs="Arial"/>
          <w:color w:val="000000"/>
          <w:sz w:val="23"/>
          <w:szCs w:val="23"/>
        </w:rPr>
        <w:t>as</w:t>
      </w:r>
      <w:proofErr w:type="gramEnd"/>
      <w:r w:rsidRPr="002A29D2">
        <w:rPr>
          <w:rFonts w:ascii="Arial" w:hAnsi="Arial" w:cs="Arial"/>
          <w:color w:val="000000"/>
          <w:sz w:val="23"/>
          <w:szCs w:val="23"/>
        </w:rPr>
        <w:t xml:space="preserve"> obstruções, o que obriga os transeuntes a trafegar</w:t>
      </w:r>
      <w:r w:rsidR="002A29D2" w:rsidRPr="002A29D2">
        <w:rPr>
          <w:rFonts w:ascii="Arial" w:hAnsi="Arial" w:cs="Arial"/>
          <w:color w:val="000000"/>
          <w:sz w:val="23"/>
          <w:szCs w:val="23"/>
        </w:rPr>
        <w:t>e</w:t>
      </w:r>
      <w:r w:rsidRPr="002A29D2">
        <w:rPr>
          <w:rFonts w:ascii="Arial" w:hAnsi="Arial" w:cs="Arial"/>
          <w:color w:val="000000"/>
          <w:sz w:val="23"/>
          <w:szCs w:val="23"/>
        </w:rPr>
        <w:t>m pela via</w:t>
      </w:r>
      <w:r w:rsidR="002A29D2" w:rsidRPr="002A29D2">
        <w:rPr>
          <w:rFonts w:ascii="Arial" w:hAnsi="Arial" w:cs="Arial"/>
          <w:color w:val="000000"/>
          <w:sz w:val="23"/>
          <w:szCs w:val="23"/>
        </w:rPr>
        <w:t>.</w:t>
      </w:r>
    </w:p>
    <w:p w:rsidR="00312C00" w:rsidRPr="002A29D2" w:rsidRDefault="00312C00" w:rsidP="002A29D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2A29D2">
        <w:rPr>
          <w:rFonts w:ascii="Arial" w:hAnsi="Arial" w:cs="Arial"/>
          <w:b/>
          <w:color w:val="000000"/>
          <w:sz w:val="23"/>
          <w:szCs w:val="23"/>
        </w:rPr>
        <w:lastRenderedPageBreak/>
        <w:t>JARDIM DIDINHA / CIDADE JARDIM – LIMPEZA E ILUMINAÇÃO NA VIELA QUE LIGA AS RUAS: BEL RODRIGUES DE SOUZA E SÃO BENEDITO.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>Que sejam tomadas providências necessárias visando a capina, limpeza e iluminação na viela entre as ruas Bel Rodrigues de Souza e Rua São Benedito.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>Trata-se de pedido das senhoras Aparecida Conceição Ferreira, Zélia Ramos de Morais, do senhor Laudelino de Souza Duarte e dos demais moradores que utilizam a viela como passagem. O mato alto facilita o descarte de lixo por indivíduos que não possuem o mínimo de consciência de preservação ao meio ambiente. O acúmulo de lixo dificulta a passagem dos pedestres e acarreta o aparecimento de animais peçonhentos. Salientamos que no local também falta iluminação adequada, tornando necessário que sejam tomadas as devidas providências para garantir segurança aos usuários da viela.</w:t>
      </w:r>
    </w:p>
    <w:p w:rsidR="00312C00" w:rsidRPr="002A29D2" w:rsidRDefault="00312C00" w:rsidP="002A29D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2A29D2">
        <w:rPr>
          <w:rFonts w:ascii="Arial" w:hAnsi="Arial" w:cs="Arial"/>
          <w:b/>
          <w:color w:val="000000"/>
          <w:sz w:val="23"/>
          <w:szCs w:val="23"/>
        </w:rPr>
        <w:t>CENTRO - MANUTENÇÃO DAS CALÇADAS NA ORLA DO RIO PARAÍBA, NA AVENIDA SANTOS DUMONT.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 xml:space="preserve">Trata-se de pedido dos munícipes que transitam diariamente pelo local mencionado. Na Avenida Santos Dumont, no trecho entre a Ponte Nossa Senhora da Conceição e o início do Jardim Liberdade, há duas calçadas por onde os pedestres transitam. Uma delas, utilizada pelos pedestres para caminhadas, está toda destruída, e a outra, margeando a avenida, também está em péssimas condições. O fato é que as referidas calçadas estão sem a mínima condição de uso. Segundo relatos de pessoas que transitam pelo local, crianças e idosos não conseguem caminhar por essas calçadas, pois há mais buracos do que calçamento, e as raízes das árvores estão </w:t>
      </w:r>
      <w:proofErr w:type="gramStart"/>
      <w:r w:rsidRPr="002A29D2">
        <w:rPr>
          <w:rFonts w:ascii="Arial" w:hAnsi="Arial" w:cs="Arial"/>
          <w:color w:val="000000"/>
          <w:sz w:val="23"/>
          <w:szCs w:val="23"/>
        </w:rPr>
        <w:t>expostas</w:t>
      </w:r>
      <w:proofErr w:type="gramEnd"/>
      <w:r w:rsidRPr="002A29D2">
        <w:rPr>
          <w:rFonts w:ascii="Arial" w:hAnsi="Arial" w:cs="Arial"/>
          <w:color w:val="000000"/>
          <w:sz w:val="23"/>
          <w:szCs w:val="23"/>
        </w:rPr>
        <w:t>. A parte de trás do ponto de ônibus também está precisando de calçamento, pois os usuários correm o risco de escorregarem e caírem dentro do rio.</w:t>
      </w:r>
    </w:p>
    <w:p w:rsidR="00312C00" w:rsidRPr="002A29D2" w:rsidRDefault="00312C00" w:rsidP="002A29D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2A29D2">
        <w:rPr>
          <w:rFonts w:ascii="Arial" w:hAnsi="Arial" w:cs="Arial"/>
          <w:b/>
          <w:color w:val="000000"/>
          <w:sz w:val="23"/>
          <w:szCs w:val="23"/>
        </w:rPr>
        <w:t>RESIDENCIAL SANTA PAULA – SOLICITAÇÃO DE “OPERAÇÃO TAPA BURACOS”, LIMPEZA DE TERRENOS E ILUMINAÇÃO PÚBLICA.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 xml:space="preserve">Trata-se de uma solicitação dos senhores </w:t>
      </w:r>
      <w:proofErr w:type="spellStart"/>
      <w:r w:rsidRPr="002A29D2">
        <w:rPr>
          <w:rFonts w:ascii="Arial" w:hAnsi="Arial" w:cs="Arial"/>
          <w:color w:val="000000"/>
          <w:sz w:val="23"/>
          <w:szCs w:val="23"/>
        </w:rPr>
        <w:t>Wilis</w:t>
      </w:r>
      <w:proofErr w:type="spellEnd"/>
      <w:r w:rsidRPr="002A29D2">
        <w:rPr>
          <w:rFonts w:ascii="Arial" w:hAnsi="Arial" w:cs="Arial"/>
          <w:color w:val="000000"/>
          <w:sz w:val="23"/>
          <w:szCs w:val="23"/>
        </w:rPr>
        <w:t xml:space="preserve"> Gonçalves Ribeiro e João Josinaldo Pinto, dos comerciantes e dos demais moradores do bairro. O Residencial Santa Paula é considerado um dos melhores empreendimentos imobiliários de nosso Município, por sua localização e por ser considerado de classe média. Entretanto, os moradores estão indignados porque pagam um IPTU caríssimo e são obrigados a conviverem com o desleixo de alguns proprietários que não limpam seus terrenos. A </w:t>
      </w:r>
      <w:r w:rsidRPr="002A29D2">
        <w:rPr>
          <w:rFonts w:ascii="Arial" w:hAnsi="Arial" w:cs="Arial"/>
          <w:color w:val="000000"/>
          <w:sz w:val="23"/>
          <w:szCs w:val="23"/>
        </w:rPr>
        <w:lastRenderedPageBreak/>
        <w:t xml:space="preserve">maioria encontra-se com mato alto, propiciando a aparecimento de insetos e animais peçonhentos em residências, preocupando os pais, pois as crianças não possuem noção do perigo representado por esses animais. Na Rotatória </w:t>
      </w:r>
      <w:proofErr w:type="spellStart"/>
      <w:r w:rsidRPr="002A29D2">
        <w:rPr>
          <w:rFonts w:ascii="Arial" w:hAnsi="Arial" w:cs="Arial"/>
          <w:color w:val="000000"/>
          <w:sz w:val="23"/>
          <w:szCs w:val="23"/>
        </w:rPr>
        <w:t>Isérnia</w:t>
      </w:r>
      <w:proofErr w:type="spellEnd"/>
      <w:r w:rsidRPr="002A29D2">
        <w:rPr>
          <w:rFonts w:ascii="Arial" w:hAnsi="Arial" w:cs="Arial"/>
          <w:color w:val="000000"/>
          <w:sz w:val="23"/>
          <w:szCs w:val="23"/>
        </w:rPr>
        <w:t xml:space="preserve">, entrada do Residencial, há um enorme buraco dificultando a entrada e saída dos moradores, visitantes e fornecedores que abastecem o comércio local. Na Rua </w:t>
      </w:r>
      <w:proofErr w:type="spellStart"/>
      <w:r w:rsidRPr="002A29D2">
        <w:rPr>
          <w:rFonts w:ascii="Arial" w:hAnsi="Arial" w:cs="Arial"/>
          <w:color w:val="000000"/>
          <w:sz w:val="23"/>
          <w:szCs w:val="23"/>
        </w:rPr>
        <w:t>Oristano</w:t>
      </w:r>
      <w:proofErr w:type="spellEnd"/>
      <w:r w:rsidRPr="002A29D2">
        <w:rPr>
          <w:rFonts w:ascii="Arial" w:hAnsi="Arial" w:cs="Arial"/>
          <w:color w:val="000000"/>
          <w:sz w:val="23"/>
          <w:szCs w:val="23"/>
        </w:rPr>
        <w:t xml:space="preserve"> há dois buracos em frente ao nº 8 e outro depois da Rua Messina, este pondo em risco a segurança dos condutores por estar no centro da rua. O Sr. </w:t>
      </w:r>
      <w:proofErr w:type="spellStart"/>
      <w:r w:rsidRPr="002A29D2">
        <w:rPr>
          <w:rFonts w:ascii="Arial" w:hAnsi="Arial" w:cs="Arial"/>
          <w:color w:val="000000"/>
          <w:sz w:val="23"/>
          <w:szCs w:val="23"/>
        </w:rPr>
        <w:t>Wilis</w:t>
      </w:r>
      <w:proofErr w:type="spellEnd"/>
      <w:r w:rsidRPr="002A29D2">
        <w:rPr>
          <w:rFonts w:ascii="Arial" w:hAnsi="Arial" w:cs="Arial"/>
          <w:color w:val="000000"/>
          <w:sz w:val="23"/>
          <w:szCs w:val="23"/>
        </w:rPr>
        <w:t xml:space="preserve"> Gonçalves Ribeiro relatou que teve um exorbitante gasto em oficina mecânica após cair dentro de um desses buracos. Também aproveito para registrar que a citada rotatória precisa de manutenção da iluminação pública, pois todas as lâmpadas estão queimadas.</w:t>
      </w:r>
    </w:p>
    <w:p w:rsidR="00312C00" w:rsidRPr="002A29D2" w:rsidRDefault="00312C00" w:rsidP="002A29D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 w:hanging="56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2A29D2">
        <w:rPr>
          <w:rFonts w:ascii="Arial" w:hAnsi="Arial" w:cs="Arial"/>
          <w:b/>
          <w:color w:val="000000"/>
          <w:sz w:val="23"/>
          <w:szCs w:val="23"/>
        </w:rPr>
        <w:t xml:space="preserve">JARDIM JACINTO E CLUBE DE CAMPO – </w:t>
      </w:r>
      <w:r w:rsidRPr="002A29D2">
        <w:rPr>
          <w:rFonts w:ascii="Arial" w:hAnsi="Arial" w:cs="Arial"/>
          <w:b/>
          <w:color w:val="000000"/>
          <w:sz w:val="23"/>
          <w:szCs w:val="23"/>
          <w:u w:val="single"/>
        </w:rPr>
        <w:t>URGENTE</w:t>
      </w:r>
      <w:r w:rsidRPr="002A29D2">
        <w:rPr>
          <w:rFonts w:ascii="Arial" w:hAnsi="Arial" w:cs="Arial"/>
          <w:b/>
          <w:color w:val="000000"/>
          <w:sz w:val="23"/>
          <w:szCs w:val="23"/>
        </w:rPr>
        <w:t xml:space="preserve"> – INFESTAÇÃO DE MOSQUITOS E PERNILONGOS.</w:t>
      </w:r>
    </w:p>
    <w:p w:rsidR="00312C00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>Que sejam tomadas providências necessárias quanto à infestação de mosquitos e pernilongos nestes locais.</w:t>
      </w:r>
    </w:p>
    <w:p w:rsidR="002C6191" w:rsidRPr="002A29D2" w:rsidRDefault="00312C00" w:rsidP="002A29D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  <w:sz w:val="23"/>
          <w:szCs w:val="23"/>
        </w:rPr>
      </w:pPr>
      <w:r w:rsidRPr="002A29D2">
        <w:rPr>
          <w:rFonts w:ascii="Arial" w:hAnsi="Arial" w:cs="Arial"/>
          <w:color w:val="000000"/>
          <w:sz w:val="23"/>
          <w:szCs w:val="23"/>
        </w:rPr>
        <w:t xml:space="preserve">Trata-se de pedido de Camila </w:t>
      </w:r>
      <w:proofErr w:type="spellStart"/>
      <w:r w:rsidRPr="002A29D2">
        <w:rPr>
          <w:rFonts w:ascii="Arial" w:hAnsi="Arial" w:cs="Arial"/>
          <w:color w:val="000000"/>
          <w:sz w:val="23"/>
          <w:szCs w:val="23"/>
        </w:rPr>
        <w:t>Pileggi</w:t>
      </w:r>
      <w:proofErr w:type="spellEnd"/>
      <w:r w:rsidRPr="002A29D2">
        <w:rPr>
          <w:rFonts w:ascii="Arial" w:hAnsi="Arial" w:cs="Arial"/>
          <w:color w:val="000000"/>
          <w:sz w:val="23"/>
          <w:szCs w:val="23"/>
        </w:rPr>
        <w:t xml:space="preserve"> e dos moradores dos referidos bairros. Devido ao excesso de mato alto e às águas que ficam empoçadas, a proliferação de insetos é muito intensa, colocando a população em risco de contrair doenças como a dengue e outras. Além disso, o desconforto é tanto que os munícipes se sentem obrigados a </w:t>
      </w:r>
      <w:proofErr w:type="gramStart"/>
      <w:r w:rsidRPr="002A29D2">
        <w:rPr>
          <w:rFonts w:ascii="Arial" w:hAnsi="Arial" w:cs="Arial"/>
          <w:color w:val="000000"/>
          <w:sz w:val="23"/>
          <w:szCs w:val="23"/>
        </w:rPr>
        <w:t>ficarem</w:t>
      </w:r>
      <w:proofErr w:type="gramEnd"/>
      <w:r w:rsidRPr="002A29D2">
        <w:rPr>
          <w:rFonts w:ascii="Arial" w:hAnsi="Arial" w:cs="Arial"/>
          <w:color w:val="000000"/>
          <w:sz w:val="23"/>
          <w:szCs w:val="23"/>
        </w:rPr>
        <w:t xml:space="preserve"> com suas casas fechadas o tempo todo para amenizar este mal. Por esse motivo, solicito uma providência </w:t>
      </w:r>
      <w:r w:rsidRPr="002A29D2">
        <w:rPr>
          <w:rFonts w:ascii="Arial" w:hAnsi="Arial" w:cs="Arial"/>
          <w:color w:val="000000"/>
          <w:sz w:val="23"/>
          <w:szCs w:val="23"/>
          <w:u w:val="single"/>
        </w:rPr>
        <w:t>em caráter de urgência</w:t>
      </w:r>
      <w:r w:rsidRPr="002A29D2">
        <w:rPr>
          <w:rFonts w:ascii="Arial" w:hAnsi="Arial" w:cs="Arial"/>
          <w:color w:val="000000"/>
          <w:sz w:val="23"/>
          <w:szCs w:val="23"/>
        </w:rPr>
        <w:t xml:space="preserve">. 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9E01EB">
        <w:rPr>
          <w:rFonts w:ascii="Arial" w:hAnsi="Arial" w:cs="Arial"/>
          <w:b/>
          <w:color w:val="000000"/>
          <w:sz w:val="18"/>
          <w:szCs w:val="18"/>
        </w:rPr>
        <w:t>25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9E01EB">
        <w:rPr>
          <w:rFonts w:ascii="Arial" w:hAnsi="Arial" w:cs="Arial"/>
          <w:b/>
          <w:color w:val="000000"/>
          <w:sz w:val="18"/>
          <w:szCs w:val="18"/>
        </w:rPr>
        <w:t>11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81" w:rsidRDefault="00581D81">
      <w:r>
        <w:separator/>
      </w:r>
    </w:p>
  </w:endnote>
  <w:endnote w:type="continuationSeparator" w:id="0">
    <w:p w:rsidR="00581D81" w:rsidRDefault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E648B8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81" w:rsidRDefault="00581D81">
      <w:r>
        <w:separator/>
      </w:r>
    </w:p>
  </w:footnote>
  <w:footnote w:type="continuationSeparator" w:id="0">
    <w:p w:rsidR="00581D81" w:rsidRDefault="00581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974B05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BB2DC6" wp14:editId="2CD7E8F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10EBA6" wp14:editId="0E2D27A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581919" wp14:editId="4FC7BA9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C4DD28D" wp14:editId="10933EB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9E01EB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2549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9E01EB" w:rsidP="009E01EB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A29D2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2A29D2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29D2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2C00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5EC3"/>
    <w:rsid w:val="00557871"/>
    <w:rsid w:val="00581D8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1775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74B05"/>
    <w:rsid w:val="009B6D6A"/>
    <w:rsid w:val="009C3466"/>
    <w:rsid w:val="009C4F52"/>
    <w:rsid w:val="009D2C49"/>
    <w:rsid w:val="009E01EB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E3248-25C2-4387-8721-7220A4E4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3</Pages>
  <Words>935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5973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2015-11-23T15:38:00Z</dcterms:created>
  <dcterms:modified xsi:type="dcterms:W3CDTF">2015-11-23T15:38:00Z</dcterms:modified>
</cp:coreProperties>
</file>